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74ACB8AF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bookmarkEnd w:id="0"/>
      <w:r w:rsidR="00CC648D">
        <w:rPr>
          <w:rStyle w:val="Strong"/>
          <w:rFonts w:asciiTheme="minorHAnsi" w:hAnsiTheme="minorHAnsi" w:cstheme="minorHAnsi"/>
          <w:lang w:val="en-GB"/>
        </w:rPr>
        <w:t>-25-G004-21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24A7EEAB" w14:textId="54819F5E" w:rsidR="00C44890" w:rsidRPr="00492684" w:rsidRDefault="00CC648D" w:rsidP="00C44890">
      <w:pPr>
        <w:rPr>
          <w:lang w:val="en-GB"/>
        </w:rPr>
      </w:pPr>
      <w:r>
        <w:rPr>
          <w:lang w:val="en-GB"/>
        </w:rPr>
        <w:t xml:space="preserve">1 Double Cab and 2 mini </w:t>
      </w:r>
      <w:proofErr w:type="gramStart"/>
      <w:r>
        <w:rPr>
          <w:lang w:val="en-GB"/>
        </w:rPr>
        <w:t>bus</w:t>
      </w:r>
      <w:proofErr w:type="gramEnd"/>
      <w:r>
        <w:rPr>
          <w:lang w:val="en-GB"/>
        </w:rPr>
        <w:t xml:space="preserve"> for MFED Staff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63B9B8A8" w14:textId="1F613A93" w:rsidR="002A4740" w:rsidRPr="00492684" w:rsidRDefault="00CC648D" w:rsidP="00C44890">
      <w:pPr>
        <w:rPr>
          <w:lang w:val="en-GB"/>
        </w:rPr>
      </w:pPr>
      <w:r>
        <w:rPr>
          <w:lang w:val="en-GB"/>
        </w:rPr>
        <w:t>Tax clearance, business license and nature of business, other required docs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5775E22A" w:rsidR="00C44890" w:rsidRPr="00492684" w:rsidRDefault="00C44890" w:rsidP="00C44890">
      <w:pPr>
        <w:rPr>
          <w:lang w:val="en-GB"/>
        </w:rPr>
      </w:pPr>
      <w:r w:rsidRPr="00492684">
        <w:rPr>
          <w:highlight w:val="yellow"/>
          <w:lang w:val="en-GB"/>
        </w:rPr>
        <w:t xml:space="preserve">&lt;insert </w:t>
      </w:r>
      <w:r w:rsidR="002A4740" w:rsidRPr="00492684">
        <w:rPr>
          <w:highlight w:val="yellow"/>
          <w:lang w:val="en-GB"/>
        </w:rPr>
        <w:t>related services</w:t>
      </w:r>
      <w:r w:rsidRPr="00492684">
        <w:rPr>
          <w:highlight w:val="yellow"/>
          <w:lang w:val="en-GB"/>
        </w:rPr>
        <w:t>&gt;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6A22DAED" w:rsidR="00C44890" w:rsidRPr="00492684" w:rsidRDefault="00CC648D" w:rsidP="00C44890">
      <w:pPr>
        <w:rPr>
          <w:lang w:val="en-GB"/>
        </w:rPr>
      </w:pPr>
      <w:r>
        <w:rPr>
          <w:lang w:val="en-GB"/>
        </w:rPr>
        <w:t>Earliest (By the end of December)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6A43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6A43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08AC357C" w14:textId="77777777" w:rsidR="002A4740" w:rsidRDefault="00CC648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Mini bus</w:t>
            </w:r>
          </w:p>
          <w:p w14:paraId="6A4A0819" w14:textId="3AFA04DD" w:rsidR="00CC648D" w:rsidRPr="00492684" w:rsidRDefault="00CC648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352597C6" w14:textId="184666B5" w:rsidR="002A4740" w:rsidRPr="00492684" w:rsidRDefault="00CC648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8C66F1E" w:rsidR="00C44890" w:rsidRDefault="00C44890" w:rsidP="00C44890">
      <w:pPr>
        <w:rPr>
          <w:lang w:val="en-GB"/>
        </w:rPr>
      </w:pPr>
    </w:p>
    <w:tbl>
      <w:tblPr>
        <w:tblStyle w:val="TableGrid"/>
        <w:tblpPr w:leftFromText="180" w:rightFromText="180" w:vertAnchor="page" w:horzAnchor="margin" w:tblpY="1439"/>
        <w:tblW w:w="9370" w:type="dxa"/>
        <w:tblLook w:val="04A0" w:firstRow="1" w:lastRow="0" w:firstColumn="1" w:lastColumn="0" w:noHBand="0" w:noVBand="1"/>
      </w:tblPr>
      <w:tblGrid>
        <w:gridCol w:w="719"/>
        <w:gridCol w:w="3749"/>
        <w:gridCol w:w="4902"/>
      </w:tblGrid>
      <w:tr w:rsidR="006A4323" w14:paraId="5F4089C9" w14:textId="77777777" w:rsidTr="00976D7D">
        <w:trPr>
          <w:trHeight w:val="319"/>
        </w:trPr>
        <w:tc>
          <w:tcPr>
            <w:tcW w:w="9370" w:type="dxa"/>
            <w:gridSpan w:val="3"/>
          </w:tcPr>
          <w:p w14:paraId="2DAFC513" w14:textId="77777777" w:rsidR="006A4323" w:rsidRPr="00E34437" w:rsidRDefault="006A4323" w:rsidP="00976D7D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</w:pPr>
            <w:r w:rsidRPr="00E34437"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  <w:lastRenderedPageBreak/>
              <w:t>LMD 4WD Vehicle Specifications 2021</w:t>
            </w:r>
          </w:p>
          <w:p w14:paraId="4B282C83" w14:textId="77777777" w:rsidR="006A4323" w:rsidRPr="00933C47" w:rsidRDefault="006A4323" w:rsidP="00976D7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4323" w14:paraId="20B12EE9" w14:textId="77777777" w:rsidTr="00976D7D">
        <w:trPr>
          <w:trHeight w:val="319"/>
        </w:trPr>
        <w:tc>
          <w:tcPr>
            <w:tcW w:w="719" w:type="dxa"/>
          </w:tcPr>
          <w:p w14:paraId="49F2C8F3" w14:textId="77777777" w:rsidR="006A4323" w:rsidRPr="00933C47" w:rsidRDefault="006A4323" w:rsidP="00976D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3C47">
              <w:rPr>
                <w:rFonts w:ascii="Times New Roman" w:hAnsi="Times New Roman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3749" w:type="dxa"/>
          </w:tcPr>
          <w:p w14:paraId="0213DF75" w14:textId="77777777" w:rsidR="006A4323" w:rsidRPr="00933C47" w:rsidRDefault="006A4323" w:rsidP="00976D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3C47">
              <w:rPr>
                <w:rFonts w:ascii="Times New Roman" w:hAnsi="Times New Roman"/>
                <w:b/>
                <w:bCs/>
                <w:sz w:val="28"/>
                <w:szCs w:val="28"/>
              </w:rPr>
              <w:t>Criteria</w:t>
            </w:r>
          </w:p>
        </w:tc>
        <w:tc>
          <w:tcPr>
            <w:tcW w:w="4902" w:type="dxa"/>
          </w:tcPr>
          <w:p w14:paraId="4F70426D" w14:textId="77777777" w:rsidR="006A4323" w:rsidRPr="00933C47" w:rsidRDefault="006A4323" w:rsidP="00976D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3C47">
              <w:rPr>
                <w:rFonts w:ascii="Times New Roman" w:hAnsi="Times New Roman"/>
                <w:b/>
                <w:bCs/>
                <w:sz w:val="28"/>
                <w:szCs w:val="28"/>
              </w:rPr>
              <w:t>Specification</w:t>
            </w:r>
          </w:p>
        </w:tc>
      </w:tr>
      <w:tr w:rsidR="006A4323" w:rsidRPr="00933C47" w14:paraId="5704CB52" w14:textId="77777777" w:rsidTr="00976D7D">
        <w:trPr>
          <w:trHeight w:val="991"/>
        </w:trPr>
        <w:tc>
          <w:tcPr>
            <w:tcW w:w="719" w:type="dxa"/>
          </w:tcPr>
          <w:p w14:paraId="48616CEC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</w:tcPr>
          <w:p w14:paraId="5C9C7020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 xml:space="preserve">General Information </w:t>
            </w:r>
          </w:p>
        </w:tc>
        <w:tc>
          <w:tcPr>
            <w:tcW w:w="4902" w:type="dxa"/>
          </w:tcPr>
          <w:p w14:paraId="78866605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  <w:b/>
                <w:bCs/>
              </w:rPr>
              <w:t>Double cab,</w:t>
            </w:r>
            <w:r w:rsidRPr="00933C47">
              <w:rPr>
                <w:rFonts w:ascii="Times New Roman" w:hAnsi="Times New Roman"/>
              </w:rPr>
              <w:t xml:space="preserve"> Right Hand Drive model with two- and four-wheel drive mode, suitable for driving both in ON-ROAD condition giving smooth </w:t>
            </w:r>
            <w:proofErr w:type="spellStart"/>
            <w:r w:rsidRPr="00933C47">
              <w:rPr>
                <w:rFonts w:ascii="Times New Roman" w:hAnsi="Times New Roman"/>
              </w:rPr>
              <w:t>economical</w:t>
            </w:r>
            <w:proofErr w:type="spellEnd"/>
            <w:r w:rsidRPr="00933C47">
              <w:rPr>
                <w:rFonts w:ascii="Times New Roman" w:hAnsi="Times New Roman"/>
              </w:rPr>
              <w:t xml:space="preserve"> performance and in OFF-ROAD conditions capable of delivering strong adequate traction and maneuverability/stability needed for safe driving in rough, sandy or slippery and hilly road</w:t>
            </w:r>
          </w:p>
        </w:tc>
      </w:tr>
      <w:tr w:rsidR="006A4323" w:rsidRPr="00933C47" w14:paraId="754CA99D" w14:textId="77777777" w:rsidTr="00976D7D">
        <w:trPr>
          <w:trHeight w:val="543"/>
        </w:trPr>
        <w:tc>
          <w:tcPr>
            <w:tcW w:w="719" w:type="dxa"/>
          </w:tcPr>
          <w:p w14:paraId="6DF8EC37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  <w:p w14:paraId="018AFB9C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</w:p>
        </w:tc>
        <w:tc>
          <w:tcPr>
            <w:tcW w:w="3749" w:type="dxa"/>
          </w:tcPr>
          <w:p w14:paraId="4BE34C70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>Maker</w:t>
            </w:r>
          </w:p>
        </w:tc>
        <w:tc>
          <w:tcPr>
            <w:tcW w:w="4902" w:type="dxa"/>
          </w:tcPr>
          <w:p w14:paraId="69F84A70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 w:rsidRPr="00EC2902">
              <w:rPr>
                <w:rFonts w:ascii="Times New Roman" w:hAnsi="Times New Roman"/>
                <w:b/>
                <w:bCs/>
              </w:rPr>
              <w:t>Toyota/Ford</w:t>
            </w:r>
            <w:r>
              <w:rPr>
                <w:rFonts w:ascii="Times New Roman" w:hAnsi="Times New Roman"/>
                <w:b/>
                <w:bCs/>
              </w:rPr>
              <w:t xml:space="preserve"> or any brand</w:t>
            </w:r>
          </w:p>
        </w:tc>
      </w:tr>
      <w:tr w:rsidR="006A4323" w:rsidRPr="00933C47" w14:paraId="68C5AB74" w14:textId="77777777" w:rsidTr="00976D7D">
        <w:trPr>
          <w:trHeight w:val="371"/>
        </w:trPr>
        <w:tc>
          <w:tcPr>
            <w:tcW w:w="719" w:type="dxa"/>
          </w:tcPr>
          <w:p w14:paraId="1913E0B4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33C47"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</w:tcPr>
          <w:p w14:paraId="2AA005D3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>Year</w:t>
            </w:r>
          </w:p>
        </w:tc>
        <w:tc>
          <w:tcPr>
            <w:tcW w:w="4902" w:type="dxa"/>
          </w:tcPr>
          <w:p w14:paraId="580C3E7A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 xml:space="preserve">Brand New </w:t>
            </w:r>
          </w:p>
        </w:tc>
      </w:tr>
      <w:tr w:rsidR="006A4323" w:rsidRPr="00933C47" w14:paraId="45A03269" w14:textId="77777777" w:rsidTr="00976D7D">
        <w:trPr>
          <w:trHeight w:val="2339"/>
        </w:trPr>
        <w:tc>
          <w:tcPr>
            <w:tcW w:w="719" w:type="dxa"/>
          </w:tcPr>
          <w:p w14:paraId="024F78E1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33C47"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</w:tcPr>
          <w:p w14:paraId="3DDD0D41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Engine</w:t>
            </w:r>
          </w:p>
        </w:tc>
        <w:tc>
          <w:tcPr>
            <w:tcW w:w="4902" w:type="dxa"/>
          </w:tcPr>
          <w:p w14:paraId="64525553" w14:textId="77777777" w:rsidR="006A4323" w:rsidRPr="00936924" w:rsidRDefault="006A4323" w:rsidP="00976D7D">
            <w:pPr>
              <w:rPr>
                <w:rFonts w:ascii="Times New Roman" w:hAnsi="Times New Roman"/>
              </w:rPr>
            </w:pPr>
            <w:r w:rsidRPr="00933C47">
              <w:rPr>
                <w:rFonts w:ascii="Times New Roman" w:hAnsi="Times New Roman"/>
              </w:rPr>
              <w:t>Water cooled diesel Engine, developing rated Power output not less than 120 Hp and Torque not less than 260 N-m at rated RPM. The Engine shall be fully equipped with all necessary items/ accessories and controlling devices for safe, smooth, efficient, economical operation and optimizing vehicle performance producing lesser amount of pollutive emissions.</w:t>
            </w:r>
          </w:p>
        </w:tc>
      </w:tr>
      <w:tr w:rsidR="006A4323" w:rsidRPr="00933C47" w14:paraId="2856E3AC" w14:textId="77777777" w:rsidTr="00976D7D">
        <w:trPr>
          <w:trHeight w:val="1430"/>
        </w:trPr>
        <w:tc>
          <w:tcPr>
            <w:tcW w:w="719" w:type="dxa"/>
          </w:tcPr>
          <w:p w14:paraId="2DBAB725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933C47"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</w:tcPr>
          <w:p w14:paraId="6F10C77A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Transmission</w:t>
            </w:r>
          </w:p>
        </w:tc>
        <w:tc>
          <w:tcPr>
            <w:tcW w:w="4902" w:type="dxa"/>
          </w:tcPr>
          <w:p w14:paraId="71C186A2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 w:rsidRPr="00936924">
              <w:rPr>
                <w:rFonts w:ascii="Times New Roman" w:hAnsi="Times New Roman"/>
                <w:b/>
                <w:bCs/>
              </w:rPr>
              <w:t>Manual shift,</w:t>
            </w:r>
            <w:r w:rsidRPr="00933C47">
              <w:rPr>
                <w:rFonts w:ascii="Times New Roman" w:hAnsi="Times New Roman"/>
              </w:rPr>
              <w:t xml:space="preserve"> at least five forward and one reverse, all forward synchromesh, 4WD engaged through control at driver</w:t>
            </w:r>
            <w:r>
              <w:rPr>
                <w:rFonts w:ascii="Times New Roman" w:hAnsi="Times New Roman"/>
              </w:rPr>
              <w:t xml:space="preserve"> </w:t>
            </w:r>
            <w:r w:rsidRPr="00936924">
              <w:rPr>
                <w:rFonts w:ascii="Times New Roman" w:hAnsi="Times New Roman"/>
                <w:b/>
                <w:bCs/>
              </w:rPr>
              <w:t>OR</w:t>
            </w:r>
            <w:r>
              <w:rPr>
                <w:rFonts w:ascii="Times New Roman" w:hAnsi="Times New Roman"/>
              </w:rPr>
              <w:t xml:space="preserve"> </w:t>
            </w:r>
            <w:r w:rsidRPr="00936924">
              <w:rPr>
                <w:rFonts w:ascii="Times New Roman" w:hAnsi="Times New Roman"/>
                <w:b/>
                <w:bCs/>
              </w:rPr>
              <w:t>Automatic Shift</w:t>
            </w:r>
            <w:r>
              <w:rPr>
                <w:rFonts w:ascii="Times New Roman" w:hAnsi="Times New Roman"/>
              </w:rPr>
              <w:t xml:space="preserve"> with 4WD engaged through control of driver</w:t>
            </w:r>
          </w:p>
        </w:tc>
      </w:tr>
      <w:tr w:rsidR="006A4323" w:rsidRPr="00933C47" w14:paraId="063423BA" w14:textId="77777777" w:rsidTr="00976D7D">
        <w:trPr>
          <w:trHeight w:val="1087"/>
        </w:trPr>
        <w:tc>
          <w:tcPr>
            <w:tcW w:w="719" w:type="dxa"/>
          </w:tcPr>
          <w:p w14:paraId="286909D7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749" w:type="dxa"/>
          </w:tcPr>
          <w:p w14:paraId="60AB341A" w14:textId="77777777" w:rsidR="006A4323" w:rsidRPr="00AA5C33" w:rsidRDefault="006A4323" w:rsidP="00976D7D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Emission Standard </w:t>
            </w:r>
          </w:p>
        </w:tc>
        <w:tc>
          <w:tcPr>
            <w:tcW w:w="4902" w:type="dxa"/>
          </w:tcPr>
          <w:p w14:paraId="22FAAFB9" w14:textId="77777777" w:rsidR="006A4323" w:rsidRPr="00AA5C33" w:rsidRDefault="006A4323" w:rsidP="00976D7D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The emission standard of the offered vehicle must follow or superior to the applicable Standard as prescribed by ECD-MELAD and KLTA </w:t>
            </w:r>
          </w:p>
        </w:tc>
      </w:tr>
      <w:tr w:rsidR="006A4323" w:rsidRPr="00933C47" w14:paraId="463C1E21" w14:textId="77777777" w:rsidTr="00976D7D">
        <w:trPr>
          <w:trHeight w:val="1169"/>
        </w:trPr>
        <w:tc>
          <w:tcPr>
            <w:tcW w:w="719" w:type="dxa"/>
          </w:tcPr>
          <w:p w14:paraId="194B500B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749" w:type="dxa"/>
          </w:tcPr>
          <w:p w14:paraId="794A75AF" w14:textId="77777777" w:rsidR="006A4323" w:rsidRPr="00AA5C33" w:rsidRDefault="006A4323" w:rsidP="00976D7D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Initial Service </w:t>
            </w:r>
          </w:p>
        </w:tc>
        <w:tc>
          <w:tcPr>
            <w:tcW w:w="4902" w:type="dxa"/>
          </w:tcPr>
          <w:p w14:paraId="3891A38D" w14:textId="77777777" w:rsidR="006A4323" w:rsidRPr="00AA5C33" w:rsidRDefault="006A4323" w:rsidP="00976D7D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>The supplier shall provide with the vehicle all the necessary filters and spare parts required for the first two services, after the vehicle has been commissioned and accepted.</w:t>
            </w:r>
          </w:p>
        </w:tc>
      </w:tr>
      <w:tr w:rsidR="006A4323" w:rsidRPr="00933C47" w14:paraId="167DD59D" w14:textId="77777777" w:rsidTr="00976D7D">
        <w:trPr>
          <w:trHeight w:val="1169"/>
        </w:trPr>
        <w:tc>
          <w:tcPr>
            <w:tcW w:w="719" w:type="dxa"/>
          </w:tcPr>
          <w:p w14:paraId="0B5CC3E3" w14:textId="77777777" w:rsidR="006A4323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749" w:type="dxa"/>
          </w:tcPr>
          <w:p w14:paraId="00D3A486" w14:textId="77777777" w:rsidR="006A4323" w:rsidRPr="00A816F2" w:rsidRDefault="006A4323" w:rsidP="00976D7D">
            <w:pPr>
              <w:rPr>
                <w:rFonts w:ascii="Times New Roman" w:hAnsi="Times New Roman"/>
              </w:rPr>
            </w:pPr>
            <w:r w:rsidRPr="00A816F2">
              <w:rPr>
                <w:rFonts w:ascii="Times New Roman" w:hAnsi="Times New Roman"/>
              </w:rPr>
              <w:t xml:space="preserve">Manuals </w:t>
            </w:r>
          </w:p>
        </w:tc>
        <w:tc>
          <w:tcPr>
            <w:tcW w:w="4902" w:type="dxa"/>
          </w:tcPr>
          <w:p w14:paraId="525B5FFA" w14:textId="77777777" w:rsidR="006A4323" w:rsidRPr="00A816F2" w:rsidRDefault="006A4323" w:rsidP="00976D7D">
            <w:pPr>
              <w:rPr>
                <w:rFonts w:ascii="Times New Roman" w:hAnsi="Times New Roman"/>
              </w:rPr>
            </w:pPr>
            <w:r w:rsidRPr="00A816F2">
              <w:rPr>
                <w:rFonts w:ascii="Times New Roman" w:hAnsi="Times New Roman"/>
              </w:rPr>
              <w:t>One copy of the Operator's and Owner's Instructions and Maintenance manual in English shall be supplied.</w:t>
            </w:r>
          </w:p>
        </w:tc>
      </w:tr>
      <w:tr w:rsidR="006A4323" w:rsidRPr="00933C47" w14:paraId="63C8E949" w14:textId="77777777" w:rsidTr="00976D7D">
        <w:trPr>
          <w:trHeight w:val="890"/>
        </w:trPr>
        <w:tc>
          <w:tcPr>
            <w:tcW w:w="719" w:type="dxa"/>
          </w:tcPr>
          <w:p w14:paraId="7478942A" w14:textId="77777777" w:rsidR="006A4323" w:rsidRPr="00933C47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3749" w:type="dxa"/>
          </w:tcPr>
          <w:p w14:paraId="50D90EEF" w14:textId="77777777" w:rsidR="006A4323" w:rsidRPr="00AA5C33" w:rsidRDefault="006A4323" w:rsidP="00976D7D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Warranty </w:t>
            </w:r>
          </w:p>
        </w:tc>
        <w:tc>
          <w:tcPr>
            <w:tcW w:w="4902" w:type="dxa"/>
          </w:tcPr>
          <w:p w14:paraId="321ED472" w14:textId="77777777" w:rsidR="006A4323" w:rsidRPr="00AA5C33" w:rsidRDefault="006A4323" w:rsidP="00976D7D">
            <w:pPr>
              <w:rPr>
                <w:rFonts w:ascii="Times New Roman" w:hAnsi="Times New Roman"/>
              </w:rPr>
            </w:pPr>
            <w:r w:rsidRPr="00AA5C33">
              <w:rPr>
                <w:rFonts w:ascii="Times New Roman" w:hAnsi="Times New Roman"/>
              </w:rPr>
              <w:t xml:space="preserve">The vehicle shall be warranted for at least 30,000 km </w:t>
            </w:r>
            <w:r>
              <w:rPr>
                <w:rFonts w:ascii="Times New Roman" w:hAnsi="Times New Roman"/>
              </w:rPr>
              <w:t xml:space="preserve">(for brand new) </w:t>
            </w:r>
            <w:r w:rsidRPr="00AA5C33">
              <w:rPr>
                <w:rFonts w:ascii="Times New Roman" w:hAnsi="Times New Roman"/>
              </w:rPr>
              <w:t>or a minimum of one year after acceptance.</w:t>
            </w:r>
          </w:p>
        </w:tc>
      </w:tr>
      <w:tr w:rsidR="006A4323" w:rsidRPr="00933C47" w14:paraId="0B1638A1" w14:textId="77777777" w:rsidTr="00976D7D">
        <w:trPr>
          <w:trHeight w:val="1163"/>
        </w:trPr>
        <w:tc>
          <w:tcPr>
            <w:tcW w:w="719" w:type="dxa"/>
          </w:tcPr>
          <w:p w14:paraId="2DAA877D" w14:textId="77777777" w:rsidR="006A4323" w:rsidRPr="00A1231A" w:rsidRDefault="006A4323" w:rsidP="00976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749" w:type="dxa"/>
          </w:tcPr>
          <w:p w14:paraId="021C8474" w14:textId="77777777" w:rsidR="006A4323" w:rsidRPr="00A1231A" w:rsidRDefault="006A4323" w:rsidP="00976D7D">
            <w:pPr>
              <w:rPr>
                <w:rFonts w:ascii="Times New Roman" w:hAnsi="Times New Roman"/>
              </w:rPr>
            </w:pPr>
            <w:r w:rsidRPr="00A1231A">
              <w:rPr>
                <w:rFonts w:ascii="Times New Roman" w:hAnsi="Times New Roman"/>
              </w:rPr>
              <w:t xml:space="preserve">Proven performance  </w:t>
            </w:r>
          </w:p>
        </w:tc>
        <w:tc>
          <w:tcPr>
            <w:tcW w:w="4902" w:type="dxa"/>
          </w:tcPr>
          <w:p w14:paraId="1B1218E8" w14:textId="77777777" w:rsidR="006A4323" w:rsidRDefault="006A4323" w:rsidP="00976D7D">
            <w:pPr>
              <w:pStyle w:val="ListParagraph"/>
              <w:widowControl/>
              <w:numPr>
                <w:ilvl w:val="0"/>
                <w:numId w:val="16"/>
              </w:numPr>
              <w:wordWrap/>
              <w:autoSpaceDE/>
              <w:autoSpaceDN/>
              <w:spacing w:before="0"/>
              <w:ind w:left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231A">
              <w:rPr>
                <w:rFonts w:ascii="Times New Roman" w:hAnsi="Times New Roman"/>
                <w:sz w:val="24"/>
                <w:szCs w:val="24"/>
              </w:rPr>
              <w:t xml:space="preserve">The vehicle offered shall be </w:t>
            </w:r>
            <w:r w:rsidRPr="00E34437">
              <w:rPr>
                <w:rFonts w:ascii="Times New Roman" w:hAnsi="Times New Roman"/>
                <w:b/>
                <w:bCs/>
                <w:sz w:val="24"/>
                <w:szCs w:val="24"/>
              </w:rPr>
              <w:t>a current model</w:t>
            </w:r>
            <w:r w:rsidRPr="00A1231A">
              <w:rPr>
                <w:rFonts w:ascii="Times New Roman" w:hAnsi="Times New Roman"/>
                <w:sz w:val="24"/>
                <w:szCs w:val="24"/>
              </w:rPr>
              <w:t xml:space="preserve"> under standard production by the manufacturer </w:t>
            </w:r>
            <w:r w:rsidRPr="00E34437">
              <w:rPr>
                <w:rFonts w:ascii="Times New Roman" w:hAnsi="Times New Roman"/>
                <w:b/>
                <w:bCs/>
                <w:sz w:val="24"/>
                <w:szCs w:val="24"/>
              </w:rPr>
              <w:t>for at least one year.</w:t>
            </w:r>
            <w:r w:rsidRPr="00A123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5229B1" w14:textId="77777777" w:rsidR="006A4323" w:rsidRPr="00A1231A" w:rsidRDefault="006A4323" w:rsidP="00976D7D">
            <w:pPr>
              <w:pStyle w:val="ListParagraph"/>
              <w:widowControl/>
              <w:numPr>
                <w:ilvl w:val="0"/>
                <w:numId w:val="16"/>
              </w:numPr>
              <w:wordWrap/>
              <w:autoSpaceDE/>
              <w:autoSpaceDN/>
              <w:spacing w:before="0"/>
              <w:ind w:left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231A">
              <w:rPr>
                <w:rFonts w:ascii="Times New Roman" w:hAnsi="Times New Roman"/>
                <w:sz w:val="24"/>
                <w:szCs w:val="24"/>
              </w:rPr>
              <w:t>The bidder shall provide the manufacturer's data of the performance of the unit to include the fuel consumption, performance curve of the engine and production capacity</w:t>
            </w:r>
          </w:p>
        </w:tc>
      </w:tr>
    </w:tbl>
    <w:p w14:paraId="6FA1CFDA" w14:textId="77777777" w:rsidR="006A4323" w:rsidRPr="00492684" w:rsidRDefault="006A4323" w:rsidP="00C44890">
      <w:pPr>
        <w:rPr>
          <w:lang w:val="en-GB"/>
        </w:rPr>
      </w:pPr>
    </w:p>
    <w:sectPr w:rsidR="006A4323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DC8DC" w14:textId="77777777" w:rsidR="001D6E8D" w:rsidRDefault="001D6E8D">
      <w:r>
        <w:separator/>
      </w:r>
    </w:p>
  </w:endnote>
  <w:endnote w:type="continuationSeparator" w:id="0">
    <w:p w14:paraId="75DEA43D" w14:textId="77777777" w:rsidR="001D6E8D" w:rsidRDefault="001D6E8D">
      <w:r>
        <w:continuationSeparator/>
      </w:r>
    </w:p>
  </w:endnote>
  <w:endnote w:type="continuationNotice" w:id="1">
    <w:p w14:paraId="7F7AFAE5" w14:textId="77777777" w:rsidR="001D6E8D" w:rsidRDefault="001D6E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351AB9C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C648D">
      <w:rPr>
        <w:noProof/>
      </w:rPr>
      <w:t>2021-12-23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360D5" w14:textId="77777777" w:rsidR="001D6E8D" w:rsidRDefault="001D6E8D">
      <w:r>
        <w:separator/>
      </w:r>
    </w:p>
  </w:footnote>
  <w:footnote w:type="continuationSeparator" w:id="0">
    <w:p w14:paraId="2BB036A6" w14:textId="77777777" w:rsidR="001D6E8D" w:rsidRDefault="001D6E8D">
      <w:r>
        <w:continuationSeparator/>
      </w:r>
    </w:p>
  </w:footnote>
  <w:footnote w:type="continuationNotice" w:id="1">
    <w:p w14:paraId="3F876187" w14:textId="77777777" w:rsidR="001D6E8D" w:rsidRDefault="001D6E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B4827D8"/>
    <w:multiLevelType w:val="hybridMultilevel"/>
    <w:tmpl w:val="7452E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D6E8D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323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8D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qFormat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4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2555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2021-12-23T00:54:00Z</dcterms:created>
  <dcterms:modified xsi:type="dcterms:W3CDTF">2021-12-23T00:54:00Z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